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037" w:rsidRPr="00EB2037" w:rsidRDefault="004A4EF1" w:rsidP="00EB2037">
      <w:pPr>
        <w:rPr>
          <w:rFonts w:ascii="Arial" w:hAnsi="Arial" w:cs="Arial"/>
          <w:b/>
          <w:bCs/>
          <w:snapToGrid w:val="0"/>
          <w:sz w:val="24"/>
        </w:rPr>
      </w:pPr>
      <w:bookmarkStart w:id="0" w:name="_Toc193024528"/>
      <w:r>
        <w:rPr>
          <w:rFonts w:ascii="Arial" w:hAnsi="Arial" w:cs="Arial"/>
          <w:b/>
          <w:bCs/>
          <w:snapToGrid w:val="0"/>
          <w:sz w:val="24"/>
        </w:rPr>
        <w:t>3GPP TSG-RAN WG2 Meeting #11</w:t>
      </w:r>
      <w:r w:rsidR="00E51FF7">
        <w:rPr>
          <w:rFonts w:ascii="Arial" w:hAnsi="Arial" w:cs="Arial"/>
          <w:b/>
          <w:bCs/>
          <w:snapToGrid w:val="0"/>
          <w:sz w:val="24"/>
        </w:rPr>
        <w:t>1</w:t>
      </w:r>
      <w:r w:rsidR="00017D57">
        <w:rPr>
          <w:rFonts w:ascii="Arial" w:hAnsi="Arial" w:cs="Arial"/>
          <w:b/>
          <w:bCs/>
          <w:snapToGrid w:val="0"/>
          <w:sz w:val="24"/>
        </w:rPr>
        <w:t>-e</w:t>
      </w:r>
      <w:r w:rsidR="00EB2037" w:rsidRP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EB2037">
        <w:rPr>
          <w:rFonts w:ascii="Arial" w:hAnsi="Arial" w:cs="Arial"/>
          <w:b/>
          <w:bCs/>
          <w:snapToGrid w:val="0"/>
          <w:sz w:val="24"/>
        </w:rPr>
        <w:tab/>
      </w:r>
      <w:r w:rsidR="00B2486F" w:rsidRPr="00B2486F">
        <w:rPr>
          <w:rFonts w:ascii="Arial" w:hAnsi="Arial" w:cs="Arial"/>
          <w:b/>
          <w:bCs/>
          <w:snapToGrid w:val="0"/>
          <w:sz w:val="24"/>
        </w:rPr>
        <w:t>R2-200</w:t>
      </w:r>
      <w:r w:rsidR="008F3516">
        <w:rPr>
          <w:rFonts w:ascii="Arial" w:hAnsi="Arial" w:cs="Arial"/>
          <w:b/>
          <w:bCs/>
          <w:snapToGrid w:val="0"/>
          <w:sz w:val="24"/>
        </w:rPr>
        <w:t>8084</w:t>
      </w:r>
    </w:p>
    <w:p w:rsidR="00AD3AB8" w:rsidRPr="00A343C6" w:rsidRDefault="00E51FF7" w:rsidP="00EB2037">
      <w:pPr>
        <w:rPr>
          <w:rFonts w:ascii="Arial" w:hAnsi="Arial" w:cs="Arial"/>
          <w:b/>
          <w:sz w:val="22"/>
          <w:szCs w:val="24"/>
          <w:lang w:eastAsia="zh-CN"/>
        </w:rPr>
      </w:pPr>
      <w:r w:rsidRPr="00944C93">
        <w:rPr>
          <w:rFonts w:ascii="Arial" w:hAnsi="Arial"/>
          <w:b/>
          <w:sz w:val="24"/>
          <w:lang w:eastAsia="de-DE"/>
        </w:rPr>
        <w:t xml:space="preserve">Electronic meeting, August 17th - 28th, 2020  </w:t>
      </w:r>
    </w:p>
    <w:p w:rsidR="00F27230" w:rsidRDefault="00F27230" w:rsidP="00D71370">
      <w:pPr>
        <w:pStyle w:val="3GPPHeader"/>
        <w:spacing w:line="276" w:lineRule="auto"/>
      </w:pPr>
    </w:p>
    <w:p w:rsidR="00285902" w:rsidRPr="00A343C6" w:rsidRDefault="00285902" w:rsidP="00D71370">
      <w:pPr>
        <w:pStyle w:val="3GPPHeader"/>
        <w:spacing w:line="276" w:lineRule="auto"/>
        <w:rPr>
          <w:rFonts w:eastAsiaTheme="minorEastAsia"/>
        </w:rPr>
      </w:pPr>
      <w:r w:rsidRPr="00A343C6">
        <w:t>Agenda Item:</w:t>
      </w:r>
      <w:r w:rsidRPr="00A343C6">
        <w:tab/>
      </w:r>
      <w:r w:rsidR="00805514" w:rsidRPr="00805514">
        <w:t>6.</w:t>
      </w:r>
      <w:r w:rsidR="00E51FF7">
        <w:t>1</w:t>
      </w:r>
      <w:r w:rsidR="00805514" w:rsidRPr="00805514">
        <w:t>.3</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F1146A">
        <w:t>,</w:t>
      </w:r>
      <w:r w:rsidR="008C4DA8">
        <w:t xml:space="preserve"> ZTE, Huawei, CATT</w:t>
      </w:r>
      <w:r w:rsidR="008F3516">
        <w:t>, Ericsson</w:t>
      </w:r>
      <w:bookmarkStart w:id="1" w:name="_GoBack"/>
      <w:bookmarkEnd w:id="1"/>
      <w:r w:rsidR="00501B37" w:rsidRPr="00A343C6">
        <w:tab/>
      </w:r>
    </w:p>
    <w:p w:rsidR="00DA08E7" w:rsidRPr="00A343C6" w:rsidRDefault="00285902" w:rsidP="00D71370">
      <w:pPr>
        <w:pStyle w:val="3GPPHeader"/>
        <w:spacing w:line="276" w:lineRule="auto"/>
      </w:pPr>
      <w:r w:rsidRPr="00A343C6">
        <w:t xml:space="preserve">Title:  </w:t>
      </w:r>
      <w:r w:rsidRPr="00A343C6">
        <w:tab/>
      </w:r>
      <w:r w:rsidR="00F71A48">
        <w:t>Early Release Support of F</w:t>
      </w:r>
      <w:r w:rsidR="00F71A48" w:rsidRPr="00F71A48">
        <w:t>eatures</w:t>
      </w:r>
      <w:r w:rsidR="00E51FF7">
        <w:t xml:space="preserve"> in NR</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6D0F1D" w:rsidRDefault="006D0F1D" w:rsidP="006D0F1D">
      <w:pPr>
        <w:rPr>
          <w:lang w:val="en-US" w:eastAsia="ko-KR"/>
        </w:rPr>
      </w:pPr>
      <w:r>
        <w:rPr>
          <w:lang w:eastAsia="ko-KR"/>
        </w:rPr>
        <w:t>In RAN2-110e meeting, we proposed to allow the early release UE implementation of R16 enhanced features in R2-2005450. And this paper had been discussed online with the interim conclusion as follows:</w:t>
      </w:r>
    </w:p>
    <w:p w:rsidR="006D0F1D" w:rsidRDefault="00470F14" w:rsidP="00AE57F0">
      <w:pPr>
        <w:pStyle w:val="af8"/>
        <w:numPr>
          <w:ilvl w:val="0"/>
          <w:numId w:val="17"/>
        </w:numPr>
        <w:ind w:right="200"/>
        <w:rPr>
          <w:b/>
          <w:bCs/>
          <w:i/>
          <w:iCs/>
          <w:lang w:eastAsia="ko-KR"/>
        </w:rPr>
      </w:pPr>
      <w:r>
        <w:rPr>
          <w:rFonts w:ascii="Times New Roman" w:hAnsi="Times New Roman"/>
          <w:b/>
          <w:bCs/>
          <w:iCs/>
          <w:sz w:val="20"/>
          <w:lang w:eastAsia="ko-KR"/>
        </w:rPr>
        <w:t>W</w:t>
      </w:r>
      <w:r w:rsidR="006D0F1D" w:rsidRPr="006D0F1D">
        <w:rPr>
          <w:rFonts w:ascii="Times New Roman" w:hAnsi="Times New Roman"/>
          <w:b/>
          <w:bCs/>
          <w:iCs/>
          <w:sz w:val="20"/>
          <w:lang w:eastAsia="ko-KR"/>
        </w:rPr>
        <w:t>e make an attempt to have some guideline for NR, based on current LTE guideline. Invite for contributions next meeting.</w:t>
      </w:r>
    </w:p>
    <w:p w:rsidR="00F9507C" w:rsidRPr="00A343C6" w:rsidRDefault="00154520" w:rsidP="00644926">
      <w:pPr>
        <w:pStyle w:val="1"/>
      </w:pPr>
      <w:r w:rsidRPr="00A343C6">
        <w:t>Discussion</w:t>
      </w:r>
    </w:p>
    <w:p w:rsidR="00654723" w:rsidRDefault="00AA42FA" w:rsidP="00AA42FA">
      <w:pPr>
        <w:rPr>
          <w:rFonts w:cs="Arial"/>
        </w:rPr>
      </w:pPr>
      <w:r>
        <w:rPr>
          <w:lang w:eastAsia="ko-KR"/>
        </w:rPr>
        <w:t xml:space="preserve">From our perspective, it is reasonable </w:t>
      </w:r>
      <w:r w:rsidRPr="00AA42FA">
        <w:rPr>
          <w:lang w:eastAsia="ko-KR"/>
        </w:rPr>
        <w:t>to reuse the LTE guideline for the early release UE implementation</w:t>
      </w:r>
      <w:r>
        <w:rPr>
          <w:lang w:eastAsia="ko-KR"/>
        </w:rPr>
        <w:t xml:space="preserve">. </w:t>
      </w:r>
      <w:r w:rsidR="00654723">
        <w:rPr>
          <w:rFonts w:cs="Arial"/>
        </w:rPr>
        <w:t xml:space="preserve">During LTE discussion on </w:t>
      </w:r>
      <w:r w:rsidR="00654723">
        <w:rPr>
          <w:lang w:val="en-US"/>
        </w:rPr>
        <w:t>“early implementation” of features</w:t>
      </w:r>
      <w:r w:rsidR="00654723">
        <w:rPr>
          <w:rFonts w:cs="Arial"/>
        </w:rPr>
        <w:t xml:space="preserve">, there were the following conclusions achieved and captured in chairman minutes </w:t>
      </w:r>
      <w:r w:rsidR="00654723">
        <w:rPr>
          <w:rFonts w:cs="Arial"/>
        </w:rPr>
        <w:fldChar w:fldCharType="begin"/>
      </w:r>
      <w:r w:rsidR="00654723">
        <w:rPr>
          <w:rFonts w:cs="Arial"/>
        </w:rPr>
        <w:instrText xml:space="preserve"> REF _Ref40971718 \r \h </w:instrText>
      </w:r>
      <w:r w:rsidR="00654723">
        <w:rPr>
          <w:rFonts w:cs="Arial"/>
        </w:rPr>
      </w:r>
      <w:r w:rsidR="00654723">
        <w:rPr>
          <w:rFonts w:cs="Arial"/>
        </w:rPr>
        <w:fldChar w:fldCharType="separate"/>
      </w:r>
      <w:r w:rsidR="00654723">
        <w:rPr>
          <w:rFonts w:cs="Arial"/>
        </w:rPr>
        <w:t>[1]</w:t>
      </w:r>
      <w:r w:rsidR="00654723">
        <w:rPr>
          <w:rFonts w:cs="Arial"/>
        </w:rPr>
        <w:fldChar w:fldCharType="end"/>
      </w:r>
      <w:r w:rsidR="00654723">
        <w:rPr>
          <w:rFonts w:cs="Arial"/>
        </w:rPr>
        <w:t>:</w:t>
      </w:r>
    </w:p>
    <w:p w:rsidR="00654723" w:rsidRPr="00143D9D" w:rsidRDefault="00654723" w:rsidP="00AE57F0">
      <w:pPr>
        <w:pStyle w:val="Observation"/>
        <w:numPr>
          <w:ilvl w:val="1"/>
          <w:numId w:val="16"/>
        </w:numPr>
        <w:rPr>
          <w:lang w:val="en-US"/>
        </w:rPr>
      </w:pPr>
      <w:r w:rsidRPr="00143D9D">
        <w:t>We will try to avoid any mandatory features in a release to eliminate the barrier to UEs implementing the latest release ASN.1</w:t>
      </w:r>
    </w:p>
    <w:p w:rsidR="00654723" w:rsidRPr="00143D9D" w:rsidRDefault="00654723" w:rsidP="00AE57F0">
      <w:pPr>
        <w:pStyle w:val="Observation"/>
        <w:numPr>
          <w:ilvl w:val="1"/>
          <w:numId w:val="16"/>
        </w:numPr>
        <w:rPr>
          <w:lang w:val="en-US"/>
        </w:rPr>
      </w:pPr>
      <w:r w:rsidRPr="00143D9D">
        <w:t>We will find a good way to document the cases that we agreed that early implementation is possible. May need to clarify the release of ASN.1 supported by the UE for these cases.</w:t>
      </w:r>
    </w:p>
    <w:p w:rsidR="005B41D3" w:rsidRPr="005B41D3" w:rsidRDefault="005B41D3" w:rsidP="00EB42B6">
      <w:pPr>
        <w:rPr>
          <w:rFonts w:cs="Arial"/>
        </w:rPr>
      </w:pPr>
      <w:r>
        <w:rPr>
          <w:rFonts w:cs="Arial"/>
          <w:lang w:val="en-US"/>
        </w:rPr>
        <w:t xml:space="preserve">And a </w:t>
      </w:r>
      <w:r w:rsidR="0047760B">
        <w:rPr>
          <w:rFonts w:cs="Arial"/>
          <w:lang w:val="en-US"/>
        </w:rPr>
        <w:t>l</w:t>
      </w:r>
      <w:r w:rsidRPr="005B41D3">
        <w:rPr>
          <w:rFonts w:cs="Arial"/>
          <w:lang w:val="en-US"/>
        </w:rPr>
        <w:t xml:space="preserve">ist of CRs Containing Early Implementable Features and Corrections </w:t>
      </w:r>
      <w:r>
        <w:rPr>
          <w:rFonts w:cs="Arial"/>
          <w:lang w:val="en-US"/>
        </w:rPr>
        <w:t xml:space="preserve">was </w:t>
      </w:r>
      <w:r w:rsidR="00AD2936">
        <w:rPr>
          <w:rFonts w:cs="Arial"/>
          <w:lang w:val="en-US"/>
        </w:rPr>
        <w:t>captured</w:t>
      </w:r>
      <w:r>
        <w:rPr>
          <w:rFonts w:cs="Arial"/>
          <w:lang w:val="en-US"/>
        </w:rPr>
        <w:t xml:space="preserve"> in the </w:t>
      </w:r>
      <w:r w:rsidRPr="005B41D3">
        <w:rPr>
          <w:rFonts w:cs="Arial"/>
          <w:lang w:val="en-US"/>
        </w:rPr>
        <w:t xml:space="preserve">Annex G </w:t>
      </w:r>
      <w:r>
        <w:rPr>
          <w:rFonts w:cs="Arial"/>
          <w:lang w:val="en-US"/>
        </w:rPr>
        <w:t>of TS 36.331</w:t>
      </w:r>
      <w:r w:rsidR="0047760B">
        <w:rPr>
          <w:rFonts w:cs="Arial"/>
          <w:lang w:val="en-US"/>
        </w:rPr>
        <w:t xml:space="preserve"> </w:t>
      </w:r>
      <w:r w:rsidR="0047760B">
        <w:rPr>
          <w:rFonts w:cs="Arial"/>
          <w:lang w:val="en-US"/>
        </w:rPr>
        <w:fldChar w:fldCharType="begin"/>
      </w:r>
      <w:r w:rsidR="0047760B">
        <w:rPr>
          <w:rFonts w:cs="Arial"/>
          <w:lang w:val="en-US"/>
        </w:rPr>
        <w:instrText xml:space="preserve"> REF _Ref47649616 \r \h </w:instrText>
      </w:r>
      <w:r w:rsidR="0047760B">
        <w:rPr>
          <w:rFonts w:cs="Arial"/>
          <w:lang w:val="en-US"/>
        </w:rPr>
      </w:r>
      <w:r w:rsidR="0047760B">
        <w:rPr>
          <w:rFonts w:cs="Arial"/>
          <w:lang w:val="en-US"/>
        </w:rPr>
        <w:fldChar w:fldCharType="separate"/>
      </w:r>
      <w:r w:rsidR="0047760B">
        <w:rPr>
          <w:rFonts w:cs="Arial"/>
          <w:lang w:val="en-US"/>
        </w:rPr>
        <w:t>[2]</w:t>
      </w:r>
      <w:r w:rsidR="0047760B">
        <w:rPr>
          <w:rFonts w:cs="Arial"/>
          <w:lang w:val="en-US"/>
        </w:rPr>
        <w:fldChar w:fldCharType="end"/>
      </w:r>
      <w:r w:rsidR="00DE40BD">
        <w:rPr>
          <w:rFonts w:cs="Arial"/>
          <w:lang w:val="en-US"/>
        </w:rPr>
        <w:t xml:space="preserve">, </w:t>
      </w:r>
      <w:r w:rsidR="00AD2936">
        <w:rPr>
          <w:rFonts w:cs="Arial"/>
          <w:lang w:val="en-US"/>
        </w:rPr>
        <w:t xml:space="preserve">which </w:t>
      </w:r>
      <w:r w:rsidR="00AD2936" w:rsidRPr="000E4E7F">
        <w:t xml:space="preserve">lists the </w:t>
      </w:r>
      <w:r w:rsidR="00AD2936">
        <w:t xml:space="preserve">number, the title and the </w:t>
      </w:r>
      <w:r w:rsidR="00AD2936" w:rsidRPr="000E4E7F">
        <w:rPr>
          <w:kern w:val="2"/>
        </w:rPr>
        <w:t>Earliest Implementable Release</w:t>
      </w:r>
      <w:r w:rsidR="00AD2936">
        <w:t xml:space="preserve"> of the </w:t>
      </w:r>
      <w:r w:rsidR="00AD2936" w:rsidRPr="000E4E7F">
        <w:t>CRs.</w:t>
      </w:r>
      <w:r w:rsidR="00AE5709">
        <w:t xml:space="preserve"> This </w:t>
      </w:r>
      <w:r w:rsidR="0047760B">
        <w:t>l</w:t>
      </w:r>
      <w:r w:rsidR="00AE5709">
        <w:t xml:space="preserve">ist is similar as the </w:t>
      </w:r>
      <w:r w:rsidR="007230D7">
        <w:t>list of CRs c</w:t>
      </w:r>
      <w:r w:rsidR="00AE5709" w:rsidRPr="00F537EB">
        <w:t>ontaining Early Implementable Features and Corrections</w:t>
      </w:r>
      <w:r w:rsidR="00AE5709">
        <w:t xml:space="preserve"> (</w:t>
      </w:r>
      <w:r w:rsidR="00AE5709" w:rsidRPr="00F537EB">
        <w:t>Table C-1</w:t>
      </w:r>
      <w:r w:rsidR="00AE5709">
        <w:t>)</w:t>
      </w:r>
      <w:r w:rsidR="007230D7">
        <w:t xml:space="preserve"> defined in the Annex C of TS 38.331</w:t>
      </w:r>
      <w:r w:rsidR="007230D7">
        <w:fldChar w:fldCharType="begin"/>
      </w:r>
      <w:r w:rsidR="007230D7">
        <w:instrText xml:space="preserve"> REF _Ref47649744 \r \h </w:instrText>
      </w:r>
      <w:r w:rsidR="007230D7">
        <w:fldChar w:fldCharType="separate"/>
      </w:r>
      <w:r w:rsidR="007230D7">
        <w:t>[3]</w:t>
      </w:r>
      <w:r w:rsidR="007230D7">
        <w:fldChar w:fldCharType="end"/>
      </w:r>
      <w:r w:rsidR="00AE5709">
        <w:t xml:space="preserve">, </w:t>
      </w:r>
      <w:r w:rsidR="007230D7">
        <w:t xml:space="preserve">where two features related to </w:t>
      </w:r>
      <w:r w:rsidR="007230D7" w:rsidRPr="00834AED">
        <w:rPr>
          <w:lang w:eastAsia="sv-SE"/>
        </w:rPr>
        <w:t>usage of access category 2 for UAC for RNA update</w:t>
      </w:r>
      <w:r w:rsidR="007230D7">
        <w:rPr>
          <w:lang w:eastAsia="sv-SE"/>
        </w:rPr>
        <w:t xml:space="preserve"> and i</w:t>
      </w:r>
      <w:r w:rsidR="007230D7" w:rsidRPr="00834AED">
        <w:rPr>
          <w:lang w:eastAsia="sv-SE"/>
        </w:rPr>
        <w:t>ntroduction of signalling for high-speed train scenarios</w:t>
      </w:r>
      <w:r w:rsidR="007230D7">
        <w:rPr>
          <w:lang w:eastAsia="sv-SE"/>
        </w:rPr>
        <w:t xml:space="preserve"> had been approved for early implementation and listed as follows.</w:t>
      </w:r>
    </w:p>
    <w:p w:rsidR="0047760B" w:rsidRPr="00834AED" w:rsidRDefault="0047760B" w:rsidP="0047760B">
      <w:pPr>
        <w:pStyle w:val="TH"/>
      </w:pPr>
      <w:r w:rsidRPr="00834AED">
        <w:t>Table C-1: List of CRs Containing Early Implementable Features and Corrections</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2"/>
        <w:gridCol w:w="1275"/>
        <w:gridCol w:w="1559"/>
        <w:gridCol w:w="1559"/>
        <w:gridCol w:w="1590"/>
      </w:tblGrid>
      <w:tr w:rsidR="0047760B" w:rsidRPr="00834AED" w:rsidTr="0047760B">
        <w:tc>
          <w:tcPr>
            <w:tcW w:w="2522"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proofErr w:type="spellStart"/>
            <w:r w:rsidRPr="00834AED">
              <w:rPr>
                <w:lang w:eastAsia="sv-SE"/>
              </w:rPr>
              <w:t>TDoc</w:t>
            </w:r>
            <w:proofErr w:type="spellEnd"/>
            <w:r w:rsidRPr="00834AED">
              <w:rPr>
                <w:lang w:eastAsia="sv-SE"/>
              </w:rPr>
              <w:t xml:space="preserve"> Number (RP-</w:t>
            </w:r>
            <w:proofErr w:type="spellStart"/>
            <w:r w:rsidRPr="00834AED">
              <w:rPr>
                <w:lang w:eastAsia="sv-SE"/>
              </w:rPr>
              <w:t>xxxxxx</w:t>
            </w:r>
            <w:proofErr w:type="spellEnd"/>
            <w:r w:rsidRPr="00834AED">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Earliest Implementable Release</w:t>
            </w:r>
          </w:p>
        </w:tc>
        <w:tc>
          <w:tcPr>
            <w:tcW w:w="1590" w:type="dxa"/>
            <w:tcBorders>
              <w:top w:val="single" w:sz="4" w:space="0" w:color="auto"/>
              <w:left w:val="single" w:sz="4" w:space="0" w:color="auto"/>
              <w:bottom w:val="single" w:sz="4" w:space="0" w:color="auto"/>
              <w:right w:val="single" w:sz="4" w:space="0" w:color="auto"/>
            </w:tcBorders>
            <w:shd w:val="clear" w:color="auto" w:fill="E7E6E6"/>
            <w:hideMark/>
          </w:tcPr>
          <w:p w:rsidR="0047760B" w:rsidRPr="00834AED" w:rsidRDefault="0047760B" w:rsidP="00427ED5">
            <w:pPr>
              <w:pStyle w:val="TAH"/>
              <w:rPr>
                <w:lang w:eastAsia="sv-SE"/>
              </w:rPr>
            </w:pPr>
            <w:r w:rsidRPr="00834AED">
              <w:rPr>
                <w:lang w:eastAsia="sv-SE"/>
              </w:rPr>
              <w:t>Additional Information</w:t>
            </w:r>
          </w:p>
        </w:tc>
      </w:tr>
      <w:tr w:rsidR="0047760B" w:rsidRPr="00834AED" w:rsidTr="0047760B">
        <w:tc>
          <w:tcPr>
            <w:tcW w:w="2522"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rsidR="0047760B" w:rsidRPr="00834AED" w:rsidRDefault="0047760B" w:rsidP="00427ED5">
            <w:pPr>
              <w:pStyle w:val="TAL"/>
              <w:rPr>
                <w:lang w:eastAsia="sv-SE"/>
              </w:rPr>
            </w:pPr>
            <w:r w:rsidRPr="00834AED">
              <w:rPr>
                <w:lang w:eastAsia="sv-SE"/>
              </w:rPr>
              <w:t>Release 15</w:t>
            </w:r>
          </w:p>
        </w:tc>
        <w:tc>
          <w:tcPr>
            <w:tcW w:w="1590"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p>
        </w:tc>
      </w:tr>
      <w:tr w:rsidR="0047760B" w:rsidRPr="00834AED" w:rsidTr="0047760B">
        <w:tc>
          <w:tcPr>
            <w:tcW w:w="2522"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1464</w:t>
            </w:r>
          </w:p>
        </w:tc>
        <w:tc>
          <w:tcPr>
            <w:tcW w:w="1559"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5</w:t>
            </w:r>
          </w:p>
        </w:tc>
        <w:tc>
          <w:tcPr>
            <w:tcW w:w="1559"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r w:rsidRPr="00834AED">
              <w:rPr>
                <w:lang w:eastAsia="sv-SE"/>
              </w:rPr>
              <w:t>Release 15</w:t>
            </w:r>
          </w:p>
        </w:tc>
        <w:tc>
          <w:tcPr>
            <w:tcW w:w="1590" w:type="dxa"/>
            <w:tcBorders>
              <w:top w:val="single" w:sz="4" w:space="0" w:color="auto"/>
              <w:left w:val="single" w:sz="4" w:space="0" w:color="auto"/>
              <w:bottom w:val="single" w:sz="4" w:space="0" w:color="auto"/>
              <w:right w:val="single" w:sz="4" w:space="0" w:color="auto"/>
            </w:tcBorders>
          </w:tcPr>
          <w:p w:rsidR="0047760B" w:rsidRPr="00834AED" w:rsidRDefault="0047760B" w:rsidP="00427ED5">
            <w:pPr>
              <w:pStyle w:val="TAL"/>
              <w:rPr>
                <w:lang w:eastAsia="sv-SE"/>
              </w:rPr>
            </w:pPr>
          </w:p>
        </w:tc>
      </w:tr>
    </w:tbl>
    <w:p w:rsidR="0047760B" w:rsidRPr="00834AED" w:rsidRDefault="0047760B" w:rsidP="0047760B"/>
    <w:p w:rsidR="00881B9F" w:rsidRDefault="00881B9F" w:rsidP="00DF745B">
      <w:bookmarkStart w:id="2" w:name="_Toc20487801"/>
      <w:bookmarkStart w:id="3" w:name="_Toc29343108"/>
      <w:bookmarkStart w:id="4" w:name="_Toc29344247"/>
      <w:bookmarkStart w:id="5" w:name="_Toc36567513"/>
      <w:bookmarkStart w:id="6" w:name="_Toc36810977"/>
      <w:bookmarkStart w:id="7" w:name="_Toc36847341"/>
      <w:bookmarkStart w:id="8" w:name="_Toc36939994"/>
      <w:bookmarkStart w:id="9" w:name="_Toc37082974"/>
      <w:r>
        <w:t xml:space="preserve">Considering to apply the existing rule to realize </w:t>
      </w:r>
      <w:r>
        <w:rPr>
          <w:lang w:eastAsia="ko-KR"/>
        </w:rPr>
        <w:t xml:space="preserve">early release UE implementation of R16 enhanced features, adding the candidate features after the approval into the </w:t>
      </w:r>
      <w:r w:rsidRPr="00881B9F">
        <w:t xml:space="preserve">Annex G </w:t>
      </w:r>
      <w:r w:rsidR="00612ABF">
        <w:t xml:space="preserve">is regarded as a preferred way, where requires the evaluation on the feature proposed to be </w:t>
      </w:r>
      <w:r w:rsidR="00612ABF" w:rsidRPr="00881B9F">
        <w:t xml:space="preserve">early </w:t>
      </w:r>
      <w:r w:rsidR="00612ABF">
        <w:t>implemented</w:t>
      </w:r>
      <w:r w:rsidRPr="00881B9F">
        <w:t xml:space="preserve"> case by case</w:t>
      </w:r>
      <w:r>
        <w:t>.</w:t>
      </w:r>
    </w:p>
    <w:p w:rsidR="001C1CB3" w:rsidRDefault="001C1CB3" w:rsidP="00DF745B"/>
    <w:p w:rsidR="00E63C59" w:rsidRPr="00E63C59" w:rsidRDefault="00E63C59" w:rsidP="00E63C59">
      <w:pPr>
        <w:rPr>
          <w:b/>
        </w:rPr>
      </w:pPr>
      <w:r w:rsidRPr="00E63C59">
        <w:rPr>
          <w:b/>
          <w:lang w:eastAsia="ko-KR"/>
        </w:rPr>
        <w:lastRenderedPageBreak/>
        <w:t xml:space="preserve">Proposal 1: </w:t>
      </w:r>
      <w:r w:rsidRPr="00E63C59">
        <w:rPr>
          <w:b/>
        </w:rPr>
        <w:t xml:space="preserve">Considering to apply the existing rule to realize </w:t>
      </w:r>
      <w:r w:rsidRPr="00E63C59">
        <w:rPr>
          <w:b/>
          <w:lang w:eastAsia="ko-KR"/>
        </w:rPr>
        <w:t xml:space="preserve">early release UE implementation of R16 enhanced features, adding the candidate features after the approval into the </w:t>
      </w:r>
      <w:r w:rsidRPr="00E63C59">
        <w:rPr>
          <w:b/>
        </w:rPr>
        <w:t>Annex G is regarded as a preferred way, where requires the evaluation on the feature proposed to be early implemented case by case.</w:t>
      </w:r>
    </w:p>
    <w:p w:rsidR="00C23EB8" w:rsidRDefault="0033571B" w:rsidP="00C23EB8">
      <w:r>
        <w:rPr>
          <w:rFonts w:cs="Arial"/>
          <w:lang w:val="en-US"/>
        </w:rPr>
        <w:t>In addition to the list of CRs c</w:t>
      </w:r>
      <w:r w:rsidRPr="0033571B">
        <w:rPr>
          <w:rFonts w:cs="Arial"/>
          <w:lang w:val="en-US"/>
        </w:rPr>
        <w:t>ontaining Early Implementable Features and Corrections</w:t>
      </w:r>
      <w:r>
        <w:rPr>
          <w:rFonts w:cs="Arial"/>
          <w:lang w:val="en-US"/>
        </w:rPr>
        <w:t xml:space="preserve">, the </w:t>
      </w:r>
      <w:r w:rsidRPr="0033571B">
        <w:rPr>
          <w:rFonts w:cs="Arial"/>
          <w:lang w:val="en-US"/>
        </w:rPr>
        <w:tab/>
        <w:t>UE requirements on ASN.1 comprehension</w:t>
      </w:r>
      <w:bookmarkEnd w:id="2"/>
      <w:bookmarkEnd w:id="3"/>
      <w:bookmarkEnd w:id="4"/>
      <w:bookmarkEnd w:id="5"/>
      <w:bookmarkEnd w:id="6"/>
      <w:bookmarkEnd w:id="7"/>
      <w:bookmarkEnd w:id="8"/>
      <w:bookmarkEnd w:id="9"/>
      <w:r>
        <w:rPr>
          <w:rFonts w:cs="Arial"/>
          <w:lang w:val="en-US"/>
        </w:rPr>
        <w:t xml:space="preserve"> also specified in the Annex F in TS 36.331, where </w:t>
      </w:r>
      <w:r w:rsidRPr="000E4E7F">
        <w:t xml:space="preserve">specifies UE requirements regarding </w:t>
      </w:r>
      <w:r>
        <w:t xml:space="preserve">how </w:t>
      </w:r>
      <w:r w:rsidRPr="000E4E7F">
        <w:t>the ASN.1 definitions to be comprehended by the UE</w:t>
      </w:r>
      <w:r w:rsidR="00560325">
        <w:t xml:space="preserve">, from </w:t>
      </w:r>
      <w:proofErr w:type="spellStart"/>
      <w:r w:rsidR="00E03340">
        <w:t>c</w:t>
      </w:r>
      <w:r w:rsidR="00560325" w:rsidRPr="00560325">
        <w:t>ricitical</w:t>
      </w:r>
      <w:proofErr w:type="spellEnd"/>
      <w:r w:rsidR="00560325" w:rsidRPr="00560325">
        <w:t xml:space="preserve"> extensions (dedicated </w:t>
      </w:r>
      <w:proofErr w:type="spellStart"/>
      <w:r w:rsidR="00560325" w:rsidRPr="00560325">
        <w:t>signaling</w:t>
      </w:r>
      <w:proofErr w:type="spellEnd"/>
      <w:r w:rsidR="00560325" w:rsidRPr="00560325">
        <w:t>)</w:t>
      </w:r>
      <w:r w:rsidR="00560325">
        <w:t xml:space="preserve"> and </w:t>
      </w:r>
      <w:r w:rsidR="00E03340">
        <w:t>n</w:t>
      </w:r>
      <w:r w:rsidR="00560325" w:rsidRPr="00560325">
        <w:t>on-</w:t>
      </w:r>
      <w:proofErr w:type="spellStart"/>
      <w:r w:rsidR="00560325" w:rsidRPr="00560325">
        <w:t>cricitical</w:t>
      </w:r>
      <w:proofErr w:type="spellEnd"/>
      <w:r w:rsidR="00560325" w:rsidRPr="00560325">
        <w:t xml:space="preserve"> extensions (broadcast </w:t>
      </w:r>
      <w:r w:rsidR="00E03340" w:rsidRPr="00560325">
        <w:t>signalling</w:t>
      </w:r>
      <w:r w:rsidR="00560325" w:rsidRPr="00560325">
        <w:t>)</w:t>
      </w:r>
      <w:r w:rsidR="00560325">
        <w:t xml:space="preserve"> </w:t>
      </w:r>
      <w:r w:rsidR="00E03340">
        <w:t>respectively</w:t>
      </w:r>
      <w:r w:rsidRPr="000E4E7F">
        <w:t>.</w:t>
      </w:r>
      <w:r w:rsidR="00560325">
        <w:t xml:space="preserve"> </w:t>
      </w:r>
      <w:r w:rsidR="00C23EB8">
        <w:t xml:space="preserve">In existing LTE, a UE is required to own the ability to comprehend the entire transfer syntax (ASN.1) of release X, which is indicated in field </w:t>
      </w:r>
      <w:proofErr w:type="spellStart"/>
      <w:r w:rsidR="00C23EB8">
        <w:t>accessStratumRelease</w:t>
      </w:r>
      <w:proofErr w:type="spellEnd"/>
      <w:r w:rsidR="00C23EB8">
        <w:t xml:space="preserve"> which is located in the </w:t>
      </w:r>
      <w:r w:rsidR="00C23EB8" w:rsidRPr="002B4B1D">
        <w:rPr>
          <w:bCs/>
          <w:i/>
          <w:iCs/>
        </w:rPr>
        <w:t>UE-EUTRA-Capability</w:t>
      </w:r>
      <w:r w:rsidR="00C23EB8">
        <w:rPr>
          <w:bCs/>
          <w:i/>
          <w:iCs/>
        </w:rPr>
        <w:t xml:space="preserve"> IE. </w:t>
      </w:r>
      <w:r w:rsidR="00C23EB8" w:rsidRPr="00C23EB8">
        <w:rPr>
          <w:bCs/>
          <w:iCs/>
        </w:rPr>
        <w:t>Meanwhile,</w:t>
      </w:r>
      <w:r w:rsidR="00C23EB8">
        <w:rPr>
          <w:bCs/>
          <w:i/>
          <w:iCs/>
        </w:rPr>
        <w:t xml:space="preserve"> </w:t>
      </w:r>
      <w:r w:rsidR="00C23EB8">
        <w:t>the UE is not required to comprehend the transfer syntax associated with optional features it does not support</w:t>
      </w:r>
      <w:r w:rsidR="007F7BB3">
        <w:t xml:space="preserve"> in a</w:t>
      </w:r>
      <w:r w:rsidR="00C23EB8">
        <w:t xml:space="preserve"> dedicated signalling.</w:t>
      </w:r>
      <w:r w:rsidR="001105FF">
        <w:t xml:space="preserve"> If early UE implementation is supported for the UE, the UE is allowed to </w:t>
      </w:r>
      <w:r w:rsidR="00C23EB8">
        <w:t>support a feature specified in release X+ N additional requirements apply.</w:t>
      </w:r>
      <w:r w:rsidR="00045C7F">
        <w:t xml:space="preserve"> </w:t>
      </w:r>
      <w:r w:rsidR="001105FF">
        <w:t>In our understanding, the above principle for LTE is apply to the early UE implementation in NR as well.</w:t>
      </w:r>
    </w:p>
    <w:p w:rsidR="00045C7F" w:rsidRPr="00045C7F" w:rsidRDefault="00045C7F" w:rsidP="00A0328F">
      <w:pPr>
        <w:tabs>
          <w:tab w:val="left" w:pos="1134"/>
        </w:tabs>
        <w:spacing w:line="240" w:lineRule="exact"/>
        <w:rPr>
          <w:lang w:val="en-US"/>
        </w:rPr>
      </w:pPr>
      <w:r w:rsidRPr="00385B95">
        <w:rPr>
          <w:b/>
        </w:rPr>
        <w:t>P</w:t>
      </w:r>
      <w:r w:rsidRPr="00385B95">
        <w:rPr>
          <w:rFonts w:hint="eastAsia"/>
          <w:b/>
        </w:rPr>
        <w:t>roposal</w:t>
      </w:r>
      <w:r w:rsidRPr="00385B95">
        <w:rPr>
          <w:b/>
        </w:rPr>
        <w:t xml:space="preserve"> </w:t>
      </w:r>
      <w:r w:rsidR="00990D6B">
        <w:rPr>
          <w:b/>
        </w:rPr>
        <w:t>2</w:t>
      </w:r>
      <w:r w:rsidRPr="00385B95">
        <w:rPr>
          <w:rFonts w:hint="eastAsia"/>
          <w:b/>
        </w:rPr>
        <w:t>: it is proposed to</w:t>
      </w:r>
      <w:r w:rsidRPr="00385B95">
        <w:rPr>
          <w:b/>
        </w:rPr>
        <w:t xml:space="preserve"> </w:t>
      </w:r>
      <w:r w:rsidRPr="00385B95">
        <w:rPr>
          <w:b/>
          <w:lang w:eastAsia="zh-CN"/>
        </w:rPr>
        <w:t xml:space="preserve">introduce the description of the </w:t>
      </w:r>
      <w:r w:rsidRPr="00385B95">
        <w:rPr>
          <w:b/>
        </w:rPr>
        <w:t xml:space="preserve">UE requirements regarding how the ASN.1 definitions </w:t>
      </w:r>
      <w:r w:rsidR="00A1563E">
        <w:rPr>
          <w:b/>
        </w:rPr>
        <w:t>can</w:t>
      </w:r>
      <w:r w:rsidRPr="00385B95">
        <w:rPr>
          <w:b/>
        </w:rPr>
        <w:t xml:space="preserve"> be comprehended by the UE in the TS 38.331 as well, which is similar to that in</w:t>
      </w:r>
      <w:r w:rsidRPr="00385B95">
        <w:rPr>
          <w:b/>
          <w:lang w:eastAsia="zh-CN"/>
        </w:rPr>
        <w:t xml:space="preserve"> Annex F of TS 36.331.</w:t>
      </w:r>
    </w:p>
    <w:p w:rsidR="009A5031" w:rsidRPr="003E4BD5" w:rsidRDefault="003E1BA4" w:rsidP="00DF745B">
      <w:r>
        <w:t xml:space="preserve">On the other hand, during the informal </w:t>
      </w:r>
      <w:r w:rsidR="00DF745B">
        <w:t xml:space="preserve">email </w:t>
      </w:r>
      <w:r>
        <w:t>offline discussion</w:t>
      </w:r>
      <w:r w:rsidR="00DF745B">
        <w:t xml:space="preserve"> initiated by CMCC</w:t>
      </w:r>
      <w:r>
        <w:t xml:space="preserve">, as Huawei mentioned that </w:t>
      </w:r>
      <w:r w:rsidR="00DF745B">
        <w:t xml:space="preserve">regarding </w:t>
      </w:r>
      <w:r>
        <w:t xml:space="preserve">the </w:t>
      </w:r>
      <w:r w:rsidR="00DF745B" w:rsidRPr="0033571B">
        <w:rPr>
          <w:rFonts w:cs="Arial"/>
          <w:lang w:val="en-US"/>
        </w:rPr>
        <w:t xml:space="preserve">UE requirements on </w:t>
      </w:r>
      <w:r w:rsidR="00DF745B">
        <w:t xml:space="preserve">transfer syntax (ASN.1) </w:t>
      </w:r>
      <w:r w:rsidR="00DF745B" w:rsidRPr="0033571B">
        <w:rPr>
          <w:rFonts w:cs="Arial"/>
          <w:lang w:val="en-US"/>
        </w:rPr>
        <w:t>comprehension</w:t>
      </w:r>
      <w:r>
        <w:t>, some</w:t>
      </w:r>
      <w:r w:rsidR="00DF745B">
        <w:t xml:space="preserve"> mis</w:t>
      </w:r>
      <w:r>
        <w:t xml:space="preserve">alignment </w:t>
      </w:r>
      <w:r w:rsidR="00DF745B">
        <w:t xml:space="preserve">exists between </w:t>
      </w:r>
      <w:r>
        <w:t xml:space="preserve">broadcast </w:t>
      </w:r>
      <w:r w:rsidR="00DF745B">
        <w:t>signalling</w:t>
      </w:r>
      <w:r>
        <w:t xml:space="preserve"> and dedicated signalling</w:t>
      </w:r>
      <w:r w:rsidR="00DF745B">
        <w:t xml:space="preserve">, which is admitted by some other participants involved in the discussion, that is, </w:t>
      </w:r>
      <w:r>
        <w:t>for dedicated signalling there mainly is an issue with critical extensions</w:t>
      </w:r>
      <w:r w:rsidR="00DF745B" w:rsidRPr="003E4BD5">
        <w:t xml:space="preserve">. </w:t>
      </w:r>
      <w:r w:rsidR="009A5031" w:rsidRPr="003E4BD5">
        <w:t>The illustration of the</w:t>
      </w:r>
      <w:r w:rsidR="00AE78CA" w:rsidRPr="003E4BD5">
        <w:t xml:space="preserve"> inconsistent </w:t>
      </w:r>
      <w:r w:rsidR="003E4BD5" w:rsidRPr="003E4BD5">
        <w:t xml:space="preserve">description on the UE requirements on transfer syntax (ASN.1) comprehension </w:t>
      </w:r>
      <w:r w:rsidR="009A5031" w:rsidRPr="003E4BD5">
        <w:t>is as follows:</w:t>
      </w:r>
    </w:p>
    <w:p w:rsidR="009A5031" w:rsidRPr="003E4BD5" w:rsidRDefault="009A5031" w:rsidP="009A5031">
      <w:pPr>
        <w:rPr>
          <w:i/>
        </w:rPr>
      </w:pPr>
      <w:r w:rsidRPr="003E4BD5">
        <w:t xml:space="preserve">Regarding </w:t>
      </w:r>
      <w:proofErr w:type="spellStart"/>
      <w:r w:rsidRPr="003E4BD5">
        <w:t>Cricitical</w:t>
      </w:r>
      <w:proofErr w:type="spellEnd"/>
      <w:r w:rsidRPr="003E4BD5">
        <w:t xml:space="preserve"> extensions in case of dedicated </w:t>
      </w:r>
      <w:r w:rsidR="00045C7F" w:rsidRPr="003E4BD5">
        <w:t>signalling</w:t>
      </w:r>
      <w:r w:rsidRPr="003E4BD5">
        <w:t xml:space="preserve">, if the early implemented feature involves one or more critical extensions, the UE shall comprehend the parts of the transfer syntax </w:t>
      </w:r>
      <w:r w:rsidR="003E4BD5" w:rsidRPr="003E4BD5">
        <w:t xml:space="preserve">in </w:t>
      </w:r>
      <w:r w:rsidRPr="003E4BD5">
        <w:t>ASN.1 of release X+ N that are related to the feature implemented early. The UE obviously also has to support the ASN.1 parts related to in</w:t>
      </w:r>
      <w:r w:rsidR="003E4BD5" w:rsidRPr="003E4BD5">
        <w:t>dicating support of the feature. In addition to</w:t>
      </w:r>
      <w:r w:rsidR="00A4567F" w:rsidRPr="003E4BD5">
        <w:t xml:space="preserve"> the early implemented feature(s), the UE need </w:t>
      </w:r>
      <w:r w:rsidR="00A4567F" w:rsidRPr="003E4BD5">
        <w:rPr>
          <w:i/>
        </w:rPr>
        <w:t>however not support functionality beyond what is defined in the release the UE indicates in access stratum release.</w:t>
      </w:r>
    </w:p>
    <w:p w:rsidR="009A5031" w:rsidRDefault="00A4567F" w:rsidP="00DF745B">
      <w:r w:rsidRPr="003E4BD5">
        <w:rPr>
          <w:lang w:eastAsia="zh-CN"/>
        </w:rPr>
        <w:t>However, r</w:t>
      </w:r>
      <w:r w:rsidRPr="003E4BD5">
        <w:rPr>
          <w:rFonts w:hint="eastAsia"/>
          <w:lang w:eastAsia="zh-CN"/>
        </w:rPr>
        <w:t xml:space="preserve">egarding </w:t>
      </w:r>
      <w:r w:rsidRPr="003E4BD5">
        <w:t>n</w:t>
      </w:r>
      <w:r w:rsidR="003E4BD5">
        <w:t>on-</w:t>
      </w:r>
      <w:proofErr w:type="spellStart"/>
      <w:r w:rsidR="003E4BD5">
        <w:t>cricitical</w:t>
      </w:r>
      <w:proofErr w:type="spellEnd"/>
      <w:r w:rsidR="003E4BD5">
        <w:t xml:space="preserve"> extensions in case of </w:t>
      </w:r>
      <w:r w:rsidRPr="003E4BD5">
        <w:t xml:space="preserve">broadcast </w:t>
      </w:r>
      <w:r w:rsidR="00045C7F" w:rsidRPr="003E4BD5">
        <w:t>signalling</w:t>
      </w:r>
      <w:r w:rsidRPr="003E4BD5">
        <w:t>, if the early implemented feature involves one or more non-critical extensions in system information, in addition to th</w:t>
      </w:r>
      <w:r w:rsidR="003E4BD5" w:rsidRPr="003E4BD5">
        <w:t xml:space="preserve">e parts of the transfer syntax in </w:t>
      </w:r>
      <w:r w:rsidRPr="003E4BD5">
        <w:t xml:space="preserve">ASN.1 of release X+ N that are related to the feature implemented early, the UE shall comprehend the fields in system information, including both the release X+ N fields related to the early implemented features </w:t>
      </w:r>
      <w:r w:rsidRPr="003E4BD5">
        <w:rPr>
          <w:i/>
        </w:rPr>
        <w:t xml:space="preserve">and other extensions concerning releases from X </w:t>
      </w:r>
      <w:proofErr w:type="spellStart"/>
      <w:r w:rsidRPr="003E4BD5">
        <w:rPr>
          <w:i/>
        </w:rPr>
        <w:t>upto</w:t>
      </w:r>
      <w:proofErr w:type="spellEnd"/>
      <w:r w:rsidRPr="003E4BD5">
        <w:rPr>
          <w:i/>
        </w:rPr>
        <w:t xml:space="preserve"> X+N.</w:t>
      </w:r>
      <w:r w:rsidR="00A0328F">
        <w:rPr>
          <w:i/>
        </w:rPr>
        <w:t xml:space="preserve"> </w:t>
      </w:r>
      <w:r w:rsidR="00AE78CA">
        <w:t xml:space="preserve">Hence, it seems the clarification on </w:t>
      </w:r>
      <w:r w:rsidR="003E4BD5" w:rsidRPr="003E4BD5">
        <w:t xml:space="preserve">the inconsistent description on the UE requirements on transfer syntax (ASN.1) comprehension </w:t>
      </w:r>
      <w:r w:rsidR="003E4BD5">
        <w:t>between broadcast signalling and dedicated signalling is required.</w:t>
      </w:r>
    </w:p>
    <w:p w:rsidR="00383BB8" w:rsidRPr="00383BB8" w:rsidRDefault="00A0328F" w:rsidP="00442531">
      <w:pPr>
        <w:rPr>
          <w:rFonts w:cs="Arial"/>
          <w:b/>
        </w:rPr>
      </w:pPr>
      <w:r w:rsidRPr="00442531">
        <w:rPr>
          <w:b/>
        </w:rPr>
        <w:t>P</w:t>
      </w:r>
      <w:r w:rsidRPr="00442531">
        <w:rPr>
          <w:rFonts w:hint="eastAsia"/>
          <w:b/>
        </w:rPr>
        <w:t>roposal</w:t>
      </w:r>
      <w:r w:rsidRPr="00442531">
        <w:rPr>
          <w:b/>
        </w:rPr>
        <w:t xml:space="preserve"> </w:t>
      </w:r>
      <w:r w:rsidR="00990D6B">
        <w:rPr>
          <w:b/>
        </w:rPr>
        <w:t>3</w:t>
      </w:r>
      <w:r w:rsidRPr="00442531">
        <w:rPr>
          <w:rFonts w:hint="eastAsia"/>
          <w:b/>
        </w:rPr>
        <w:t xml:space="preserve">: it is proposed </w:t>
      </w:r>
      <w:r w:rsidRPr="00442531">
        <w:rPr>
          <w:b/>
        </w:rPr>
        <w:t>the clarification on the inconsistent description on the UE requirements on transfer syntax (ASN.1) comprehension between broadcast signalling and dedicated signalling is required.</w:t>
      </w:r>
    </w:p>
    <w:p w:rsidR="00990D6B" w:rsidRPr="00324E37" w:rsidRDefault="00990D6B" w:rsidP="00990D6B">
      <w:pPr>
        <w:rPr>
          <w:lang w:val="en-US" w:eastAsia="ko-KR"/>
        </w:rPr>
      </w:pPr>
      <w:r>
        <w:rPr>
          <w:lang w:eastAsia="ko-KR"/>
        </w:rPr>
        <w:t>As we proposed in last RAN2 meeting,</w:t>
      </w:r>
      <w:r w:rsidRPr="00395618">
        <w:rPr>
          <w:lang w:val="en-US"/>
        </w:rPr>
        <w:t xml:space="preserve"> </w:t>
      </w:r>
      <w:r>
        <w:rPr>
          <w:lang w:val="en-US"/>
        </w:rPr>
        <w:t xml:space="preserve">the </w:t>
      </w:r>
      <w:r w:rsidRPr="000601C0">
        <w:rPr>
          <w:lang w:val="en-US"/>
        </w:rPr>
        <w:t>syntax of RRC ASN.1 is born to provide the backward and forward compatible</w:t>
      </w:r>
      <w:r>
        <w:rPr>
          <w:lang w:val="en-US"/>
        </w:rPr>
        <w:t xml:space="preserve">, which means that there is no technical complexity and barrier to </w:t>
      </w:r>
      <w:r w:rsidRPr="00801280">
        <w:rPr>
          <w:lang w:eastAsia="zh-CN"/>
        </w:rPr>
        <w:t xml:space="preserve">apply </w:t>
      </w:r>
      <w:r>
        <w:rPr>
          <w:lang w:eastAsia="zh-CN"/>
        </w:rPr>
        <w:t xml:space="preserve">a latest enhanced </w:t>
      </w:r>
      <w:r w:rsidRPr="00801280">
        <w:rPr>
          <w:lang w:eastAsia="zh-CN"/>
        </w:rPr>
        <w:t>feature to early release.</w:t>
      </w:r>
      <w:r>
        <w:rPr>
          <w:lang w:eastAsia="zh-CN"/>
        </w:rPr>
        <w:t xml:space="preserve"> Furthermore, </w:t>
      </w:r>
      <w:r>
        <w:rPr>
          <w:lang w:val="en-US"/>
        </w:rPr>
        <w:t>it is more reasonable to provide more opportunities for the operators to plan t</w:t>
      </w:r>
      <w:r w:rsidRPr="00CE1F95">
        <w:rPr>
          <w:lang w:val="en-US"/>
        </w:rPr>
        <w:t>he tim</w:t>
      </w:r>
      <w:r>
        <w:rPr>
          <w:lang w:val="en-US"/>
        </w:rPr>
        <w:t xml:space="preserve">ing for a feature deployment </w:t>
      </w:r>
      <w:r w:rsidRPr="00CE1F95">
        <w:rPr>
          <w:lang w:val="en-US"/>
        </w:rPr>
        <w:t xml:space="preserve">entirely </w:t>
      </w:r>
      <w:r>
        <w:rPr>
          <w:lang w:val="en-US"/>
        </w:rPr>
        <w:t>based on their own</w:t>
      </w:r>
      <w:r w:rsidRPr="00CE1F95">
        <w:rPr>
          <w:lang w:val="en-US"/>
        </w:rPr>
        <w:t xml:space="preserve"> market conditions and requirements. </w:t>
      </w:r>
      <w:r>
        <w:rPr>
          <w:lang w:val="en-US"/>
        </w:rPr>
        <w:t xml:space="preserve">And in order to progress the early implementation in NR, it is proposed to conclude on the principle and then </w:t>
      </w:r>
      <w:r w:rsidRPr="00324E37">
        <w:rPr>
          <w:lang w:val="en-US"/>
        </w:rPr>
        <w:t>invite companies to propose what are your preferred features for the early release implementation.</w:t>
      </w:r>
    </w:p>
    <w:p w:rsidR="00990D6B" w:rsidRDefault="00990D6B" w:rsidP="00990D6B">
      <w:pPr>
        <w:tabs>
          <w:tab w:val="left" w:pos="1134"/>
        </w:tabs>
        <w:spacing w:line="240" w:lineRule="exact"/>
        <w:rPr>
          <w:rFonts w:cs="Arial"/>
          <w:lang w:val="en-US"/>
        </w:rPr>
      </w:pPr>
      <w:r w:rsidRPr="005F4AAB">
        <w:rPr>
          <w:b/>
        </w:rPr>
        <w:t>P</w:t>
      </w:r>
      <w:r w:rsidRPr="005F4AAB">
        <w:rPr>
          <w:rFonts w:hint="eastAsia"/>
          <w:b/>
        </w:rPr>
        <w:t>roposal</w:t>
      </w:r>
      <w:r>
        <w:rPr>
          <w:b/>
        </w:rPr>
        <w:t xml:space="preserve"> 4</w:t>
      </w:r>
      <w:r w:rsidRPr="005F4AAB">
        <w:rPr>
          <w:rFonts w:hint="eastAsia"/>
          <w:b/>
        </w:rPr>
        <w:t xml:space="preserve">: </w:t>
      </w:r>
      <w:r w:rsidRPr="00964472">
        <w:rPr>
          <w:b/>
        </w:rPr>
        <w:t>it is proposed to conclude on the principle and then invite companies to propose what are your preferred features for the early release implementation.</w:t>
      </w:r>
    </w:p>
    <w:p w:rsidR="00383BB8" w:rsidRPr="00990D6B" w:rsidRDefault="00383BB8" w:rsidP="00CD75B9">
      <w:pPr>
        <w:jc w:val="both"/>
        <w:rPr>
          <w:rFonts w:cs="Arial"/>
          <w:b/>
          <w:lang w:val="en-US"/>
        </w:rPr>
      </w:pPr>
    </w:p>
    <w:p w:rsidR="000367F2" w:rsidRPr="00A343C6" w:rsidRDefault="000367F2" w:rsidP="000367F2">
      <w:pPr>
        <w:pStyle w:val="1"/>
        <w:tabs>
          <w:tab w:val="num" w:pos="420"/>
        </w:tabs>
        <w:spacing w:line="276" w:lineRule="auto"/>
        <w:ind w:left="420" w:hanging="420"/>
        <w:jc w:val="both"/>
      </w:pPr>
      <w:r w:rsidRPr="00A343C6">
        <w:t>Conclusion</w:t>
      </w:r>
    </w:p>
    <w:p w:rsidR="0095479B" w:rsidRPr="00E63C59" w:rsidRDefault="0095479B" w:rsidP="0095479B">
      <w:pPr>
        <w:rPr>
          <w:b/>
        </w:rPr>
      </w:pPr>
      <w:r w:rsidRPr="00E63C59">
        <w:rPr>
          <w:b/>
          <w:lang w:eastAsia="ko-KR"/>
        </w:rPr>
        <w:t xml:space="preserve">Proposal 1: </w:t>
      </w:r>
      <w:r w:rsidRPr="00E63C59">
        <w:rPr>
          <w:b/>
        </w:rPr>
        <w:t xml:space="preserve">Considering to apply the existing rule to realize </w:t>
      </w:r>
      <w:r w:rsidRPr="00E63C59">
        <w:rPr>
          <w:b/>
          <w:lang w:eastAsia="ko-KR"/>
        </w:rPr>
        <w:t xml:space="preserve">early release UE implementation of R16 enhanced features, adding the candidate features after the approval into the </w:t>
      </w:r>
      <w:r w:rsidRPr="00E63C59">
        <w:rPr>
          <w:b/>
        </w:rPr>
        <w:t>Annex G is regarded as a preferred way, where requires the evaluation on the feature proposed to be early implemented case by case.</w:t>
      </w:r>
    </w:p>
    <w:p w:rsidR="0095479B" w:rsidRPr="00045C7F" w:rsidRDefault="0095479B" w:rsidP="0095479B">
      <w:pPr>
        <w:tabs>
          <w:tab w:val="left" w:pos="1134"/>
        </w:tabs>
        <w:spacing w:line="240" w:lineRule="exact"/>
        <w:rPr>
          <w:lang w:val="en-US"/>
        </w:rPr>
      </w:pPr>
      <w:r w:rsidRPr="00385B95">
        <w:rPr>
          <w:b/>
        </w:rPr>
        <w:t>P</w:t>
      </w:r>
      <w:r w:rsidRPr="00385B95">
        <w:rPr>
          <w:rFonts w:hint="eastAsia"/>
          <w:b/>
        </w:rPr>
        <w:t>roposal</w:t>
      </w:r>
      <w:r w:rsidRPr="00385B95">
        <w:rPr>
          <w:b/>
        </w:rPr>
        <w:t xml:space="preserve"> </w:t>
      </w:r>
      <w:r w:rsidR="00990D6B">
        <w:rPr>
          <w:b/>
        </w:rPr>
        <w:t>2</w:t>
      </w:r>
      <w:r w:rsidRPr="00385B95">
        <w:rPr>
          <w:rFonts w:hint="eastAsia"/>
          <w:b/>
        </w:rPr>
        <w:t>: it is proposed to</w:t>
      </w:r>
      <w:r w:rsidRPr="00385B95">
        <w:rPr>
          <w:b/>
        </w:rPr>
        <w:t xml:space="preserve"> </w:t>
      </w:r>
      <w:r w:rsidRPr="00385B95">
        <w:rPr>
          <w:b/>
          <w:lang w:eastAsia="zh-CN"/>
        </w:rPr>
        <w:t xml:space="preserve">introduce the description of the </w:t>
      </w:r>
      <w:r w:rsidRPr="00385B95">
        <w:rPr>
          <w:b/>
        </w:rPr>
        <w:t xml:space="preserve">UE requirements regarding how the ASN.1 definitions </w:t>
      </w:r>
      <w:r w:rsidR="00A1563E">
        <w:rPr>
          <w:b/>
        </w:rPr>
        <w:t>can</w:t>
      </w:r>
      <w:r w:rsidRPr="00385B95">
        <w:rPr>
          <w:b/>
        </w:rPr>
        <w:t xml:space="preserve"> be comprehended by the UE in the TS 38.331 as well, which is similar to that in</w:t>
      </w:r>
      <w:r w:rsidRPr="00385B95">
        <w:rPr>
          <w:b/>
          <w:lang w:eastAsia="zh-CN"/>
        </w:rPr>
        <w:t xml:space="preserve"> Annex F of TS 36.331.</w:t>
      </w:r>
    </w:p>
    <w:p w:rsidR="0095479B" w:rsidRPr="00383BB8" w:rsidRDefault="0095479B" w:rsidP="0095479B">
      <w:pPr>
        <w:rPr>
          <w:rFonts w:cs="Arial"/>
          <w:b/>
        </w:rPr>
      </w:pPr>
      <w:r w:rsidRPr="00442531">
        <w:rPr>
          <w:b/>
        </w:rPr>
        <w:lastRenderedPageBreak/>
        <w:t>P</w:t>
      </w:r>
      <w:r w:rsidRPr="00442531">
        <w:rPr>
          <w:rFonts w:hint="eastAsia"/>
          <w:b/>
        </w:rPr>
        <w:t>roposal</w:t>
      </w:r>
      <w:r w:rsidRPr="00442531">
        <w:rPr>
          <w:b/>
        </w:rPr>
        <w:t xml:space="preserve"> </w:t>
      </w:r>
      <w:r w:rsidR="00990D6B">
        <w:rPr>
          <w:b/>
        </w:rPr>
        <w:t>3</w:t>
      </w:r>
      <w:r w:rsidRPr="00442531">
        <w:rPr>
          <w:rFonts w:hint="eastAsia"/>
          <w:b/>
        </w:rPr>
        <w:t xml:space="preserve">: it is proposed </w:t>
      </w:r>
      <w:r w:rsidRPr="00442531">
        <w:rPr>
          <w:b/>
        </w:rPr>
        <w:t>the clarification on the inconsistent description on the UE requirements on transfer syntax (ASN.1) comprehension between broadcast signalling and dedicated signalling is required.</w:t>
      </w:r>
    </w:p>
    <w:p w:rsidR="005B2597" w:rsidRPr="00990D6B" w:rsidRDefault="00990D6B" w:rsidP="00990D6B">
      <w:pPr>
        <w:tabs>
          <w:tab w:val="left" w:pos="1134"/>
        </w:tabs>
        <w:spacing w:line="240" w:lineRule="exact"/>
        <w:rPr>
          <w:b/>
          <w:lang w:val="en-US"/>
        </w:rPr>
      </w:pPr>
      <w:r w:rsidRPr="005F4AAB">
        <w:rPr>
          <w:b/>
        </w:rPr>
        <w:t>P</w:t>
      </w:r>
      <w:r w:rsidRPr="005F4AAB">
        <w:rPr>
          <w:rFonts w:hint="eastAsia"/>
          <w:b/>
        </w:rPr>
        <w:t>roposal</w:t>
      </w:r>
      <w:r>
        <w:rPr>
          <w:b/>
        </w:rPr>
        <w:t xml:space="preserve"> 4</w:t>
      </w:r>
      <w:r w:rsidRPr="005F4AAB">
        <w:rPr>
          <w:rFonts w:hint="eastAsia"/>
          <w:b/>
        </w:rPr>
        <w:t xml:space="preserve">: </w:t>
      </w:r>
      <w:r w:rsidRPr="00964472">
        <w:rPr>
          <w:b/>
        </w:rPr>
        <w:t>it is proposed to conclude on the principle and then invite companies to propose what are your preferred features for the early release implementation.</w:t>
      </w:r>
    </w:p>
    <w:p w:rsidR="0001565F" w:rsidRDefault="0001565F" w:rsidP="00D71370">
      <w:pPr>
        <w:pStyle w:val="1"/>
        <w:spacing w:line="276" w:lineRule="auto"/>
        <w:jc w:val="both"/>
      </w:pPr>
      <w:r w:rsidRPr="00A343C6">
        <w:t>Reference</w:t>
      </w:r>
    </w:p>
    <w:p w:rsidR="00654723" w:rsidRDefault="00654723" w:rsidP="00654723">
      <w:pPr>
        <w:pStyle w:val="afc"/>
        <w:numPr>
          <w:ilvl w:val="0"/>
          <w:numId w:val="13"/>
        </w:numPr>
        <w:spacing w:before="134" w:beforeAutospacing="0" w:after="0" w:afterAutospacing="0"/>
        <w:textAlignment w:val="baseline"/>
      </w:pPr>
      <w:bookmarkStart w:id="10" w:name="_Ref40971718"/>
      <w:bookmarkEnd w:id="0"/>
      <w:r w:rsidRPr="00654723">
        <w:t>R2-167461 Report of 3GPP TSG RAN WG2 meeting #95bis,</w:t>
      </w:r>
      <w:bookmarkEnd w:id="10"/>
    </w:p>
    <w:p w:rsidR="0047760B" w:rsidRDefault="0047760B" w:rsidP="00654723">
      <w:pPr>
        <w:pStyle w:val="afc"/>
        <w:numPr>
          <w:ilvl w:val="0"/>
          <w:numId w:val="13"/>
        </w:numPr>
        <w:spacing w:before="134" w:beforeAutospacing="0" w:after="0" w:afterAutospacing="0"/>
        <w:textAlignment w:val="baseline"/>
      </w:pPr>
      <w:bookmarkStart w:id="11" w:name="_Ref47649616"/>
      <w:r>
        <w:t>TS 36.331 v 16.1.0</w:t>
      </w:r>
      <w:bookmarkEnd w:id="11"/>
    </w:p>
    <w:p w:rsidR="0047760B" w:rsidRPr="00D01FEC" w:rsidRDefault="0047760B" w:rsidP="00654723">
      <w:pPr>
        <w:pStyle w:val="afc"/>
        <w:numPr>
          <w:ilvl w:val="0"/>
          <w:numId w:val="13"/>
        </w:numPr>
        <w:spacing w:before="134" w:beforeAutospacing="0" w:after="0" w:afterAutospacing="0"/>
        <w:textAlignment w:val="baseline"/>
      </w:pPr>
      <w:bookmarkStart w:id="12" w:name="_Ref47649744"/>
      <w:r>
        <w:t>TS 38.331 v16.1.0</w:t>
      </w:r>
      <w:bookmarkEnd w:id="12"/>
    </w:p>
    <w:sectPr w:rsidR="0047760B" w:rsidRPr="00D01FEC"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9FA" w:rsidRDefault="006959FA">
      <w:r>
        <w:separator/>
      </w:r>
    </w:p>
  </w:endnote>
  <w:endnote w:type="continuationSeparator" w:id="0">
    <w:p w:rsidR="006959FA" w:rsidRDefault="0069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mbria Math"/>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9FA" w:rsidRDefault="006959FA">
      <w:r>
        <w:separator/>
      </w:r>
    </w:p>
  </w:footnote>
  <w:footnote w:type="continuationSeparator" w:id="0">
    <w:p w:rsidR="006959FA" w:rsidRDefault="006959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1F43181F"/>
    <w:multiLevelType w:val="hybridMultilevel"/>
    <w:tmpl w:val="35DE15B6"/>
    <w:lvl w:ilvl="0" w:tplc="874E3734">
      <w:start w:val="3"/>
      <w:numFmt w:val="bullet"/>
      <w:lvlText w:val=""/>
      <w:lvlJc w:val="left"/>
      <w:pPr>
        <w:ind w:left="720" w:hanging="360"/>
      </w:pPr>
      <w:rPr>
        <w:rFonts w:ascii="Wingdings" w:eastAsia="Batang" w:hAnsi="Wingdings"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6"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86F7F"/>
    <w:multiLevelType w:val="hybridMultilevel"/>
    <w:tmpl w:val="48626A34"/>
    <w:lvl w:ilvl="0" w:tplc="D832988E">
      <w:start w:val="1"/>
      <w:numFmt w:val="bullet"/>
      <w:lvlText w:val="›"/>
      <w:lvlJc w:val="left"/>
      <w:pPr>
        <w:tabs>
          <w:tab w:val="num" w:pos="720"/>
        </w:tabs>
        <w:ind w:left="720" w:hanging="360"/>
      </w:pPr>
      <w:rPr>
        <w:rFonts w:ascii="Arial" w:hAnsi="Arial" w:hint="default"/>
      </w:rPr>
    </w:lvl>
    <w:lvl w:ilvl="1" w:tplc="E37833B6">
      <w:numFmt w:val="bullet"/>
      <w:lvlText w:val="–"/>
      <w:lvlJc w:val="left"/>
      <w:pPr>
        <w:tabs>
          <w:tab w:val="num" w:pos="1440"/>
        </w:tabs>
        <w:ind w:left="1440" w:hanging="360"/>
      </w:pPr>
      <w:rPr>
        <w:rFonts w:ascii="Ericsson Capital TT" w:hAnsi="Ericsson Capital TT" w:hint="default"/>
      </w:rPr>
    </w:lvl>
    <w:lvl w:ilvl="2" w:tplc="487E91DE" w:tentative="1">
      <w:start w:val="1"/>
      <w:numFmt w:val="bullet"/>
      <w:lvlText w:val="›"/>
      <w:lvlJc w:val="left"/>
      <w:pPr>
        <w:tabs>
          <w:tab w:val="num" w:pos="2160"/>
        </w:tabs>
        <w:ind w:left="2160" w:hanging="360"/>
      </w:pPr>
      <w:rPr>
        <w:rFonts w:ascii="Arial" w:hAnsi="Arial" w:hint="default"/>
      </w:rPr>
    </w:lvl>
    <w:lvl w:ilvl="3" w:tplc="6A549522" w:tentative="1">
      <w:start w:val="1"/>
      <w:numFmt w:val="bullet"/>
      <w:lvlText w:val="›"/>
      <w:lvlJc w:val="left"/>
      <w:pPr>
        <w:tabs>
          <w:tab w:val="num" w:pos="2880"/>
        </w:tabs>
        <w:ind w:left="2880" w:hanging="360"/>
      </w:pPr>
      <w:rPr>
        <w:rFonts w:ascii="Arial" w:hAnsi="Arial" w:hint="default"/>
      </w:rPr>
    </w:lvl>
    <w:lvl w:ilvl="4" w:tplc="D696D4EE" w:tentative="1">
      <w:start w:val="1"/>
      <w:numFmt w:val="bullet"/>
      <w:lvlText w:val="›"/>
      <w:lvlJc w:val="left"/>
      <w:pPr>
        <w:tabs>
          <w:tab w:val="num" w:pos="3600"/>
        </w:tabs>
        <w:ind w:left="3600" w:hanging="360"/>
      </w:pPr>
      <w:rPr>
        <w:rFonts w:ascii="Arial" w:hAnsi="Arial" w:hint="default"/>
      </w:rPr>
    </w:lvl>
    <w:lvl w:ilvl="5" w:tplc="538805D0" w:tentative="1">
      <w:start w:val="1"/>
      <w:numFmt w:val="bullet"/>
      <w:lvlText w:val="›"/>
      <w:lvlJc w:val="left"/>
      <w:pPr>
        <w:tabs>
          <w:tab w:val="num" w:pos="4320"/>
        </w:tabs>
        <w:ind w:left="4320" w:hanging="360"/>
      </w:pPr>
      <w:rPr>
        <w:rFonts w:ascii="Arial" w:hAnsi="Arial" w:hint="default"/>
      </w:rPr>
    </w:lvl>
    <w:lvl w:ilvl="6" w:tplc="56D22718" w:tentative="1">
      <w:start w:val="1"/>
      <w:numFmt w:val="bullet"/>
      <w:lvlText w:val="›"/>
      <w:lvlJc w:val="left"/>
      <w:pPr>
        <w:tabs>
          <w:tab w:val="num" w:pos="5040"/>
        </w:tabs>
        <w:ind w:left="5040" w:hanging="360"/>
      </w:pPr>
      <w:rPr>
        <w:rFonts w:ascii="Arial" w:hAnsi="Arial" w:hint="default"/>
      </w:rPr>
    </w:lvl>
    <w:lvl w:ilvl="7" w:tplc="2A9CF3B8" w:tentative="1">
      <w:start w:val="1"/>
      <w:numFmt w:val="bullet"/>
      <w:lvlText w:val="›"/>
      <w:lvlJc w:val="left"/>
      <w:pPr>
        <w:tabs>
          <w:tab w:val="num" w:pos="5760"/>
        </w:tabs>
        <w:ind w:left="5760" w:hanging="360"/>
      </w:pPr>
      <w:rPr>
        <w:rFonts w:ascii="Arial" w:hAnsi="Arial" w:hint="default"/>
      </w:rPr>
    </w:lvl>
    <w:lvl w:ilvl="8" w:tplc="9954C6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12"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14"/>
  </w:num>
  <w:num w:numId="3">
    <w:abstractNumId w:val="16"/>
  </w:num>
  <w:num w:numId="4">
    <w:abstractNumId w:val="11"/>
  </w:num>
  <w:num w:numId="5">
    <w:abstractNumId w:val="0"/>
  </w:num>
  <w:num w:numId="6">
    <w:abstractNumId w:val="2"/>
  </w:num>
  <w:num w:numId="7">
    <w:abstractNumId w:val="7"/>
  </w:num>
  <w:num w:numId="8">
    <w:abstractNumId w:val="8"/>
  </w:num>
  <w:num w:numId="9">
    <w:abstractNumId w:val="6"/>
  </w:num>
  <w:num w:numId="10">
    <w:abstractNumId w:val="9"/>
  </w:num>
  <w:num w:numId="11">
    <w:abstractNumId w:val="5"/>
  </w:num>
  <w:num w:numId="12">
    <w:abstractNumId w:val="15"/>
  </w:num>
  <w:num w:numId="13">
    <w:abstractNumId w:val="12"/>
  </w:num>
  <w:num w:numId="14">
    <w:abstractNumId w:val="4"/>
  </w:num>
  <w:num w:numId="15">
    <w:abstractNumId w:val="13"/>
  </w:num>
  <w:num w:numId="16">
    <w:abstractNumId w:val="10"/>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17D57"/>
    <w:rsid w:val="000205C0"/>
    <w:rsid w:val="00020BFF"/>
    <w:rsid w:val="00020D44"/>
    <w:rsid w:val="00021464"/>
    <w:rsid w:val="000216F1"/>
    <w:rsid w:val="00021F0D"/>
    <w:rsid w:val="0002203C"/>
    <w:rsid w:val="00022443"/>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C7F"/>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1C0"/>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302"/>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5FF"/>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6994"/>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2F79"/>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CB3"/>
    <w:rsid w:val="001C1FD1"/>
    <w:rsid w:val="001C272A"/>
    <w:rsid w:val="001C295C"/>
    <w:rsid w:val="001C2AB9"/>
    <w:rsid w:val="001C2DD3"/>
    <w:rsid w:val="001C3F84"/>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C9E"/>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0B3B"/>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3A"/>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37"/>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71B"/>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3BB8"/>
    <w:rsid w:val="00384193"/>
    <w:rsid w:val="003845A9"/>
    <w:rsid w:val="00384972"/>
    <w:rsid w:val="00384BEA"/>
    <w:rsid w:val="00384C3E"/>
    <w:rsid w:val="00384EED"/>
    <w:rsid w:val="00384FA2"/>
    <w:rsid w:val="0038545E"/>
    <w:rsid w:val="003854A9"/>
    <w:rsid w:val="00385B95"/>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618"/>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BA4"/>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BD5"/>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5DB"/>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9E"/>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5C2"/>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31"/>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14"/>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60B"/>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E0B"/>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4F8"/>
    <w:rsid w:val="004A2817"/>
    <w:rsid w:val="004A2B4B"/>
    <w:rsid w:val="004A2EF8"/>
    <w:rsid w:val="004A3153"/>
    <w:rsid w:val="004A32F0"/>
    <w:rsid w:val="004A35BF"/>
    <w:rsid w:val="004A3677"/>
    <w:rsid w:val="004A391B"/>
    <w:rsid w:val="004A39D3"/>
    <w:rsid w:val="004A49E9"/>
    <w:rsid w:val="004A4AA4"/>
    <w:rsid w:val="004A4EF1"/>
    <w:rsid w:val="004A5230"/>
    <w:rsid w:val="004A5636"/>
    <w:rsid w:val="004A579B"/>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4D"/>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734"/>
    <w:rsid w:val="00552930"/>
    <w:rsid w:val="00552CE7"/>
    <w:rsid w:val="00552D5E"/>
    <w:rsid w:val="00552D60"/>
    <w:rsid w:val="0055312F"/>
    <w:rsid w:val="005531EB"/>
    <w:rsid w:val="00553B83"/>
    <w:rsid w:val="00553F3F"/>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5B8C"/>
    <w:rsid w:val="0055657D"/>
    <w:rsid w:val="00557158"/>
    <w:rsid w:val="005571F6"/>
    <w:rsid w:val="00557477"/>
    <w:rsid w:val="00557ABF"/>
    <w:rsid w:val="00557C6C"/>
    <w:rsid w:val="00557E5F"/>
    <w:rsid w:val="00557F01"/>
    <w:rsid w:val="00560107"/>
    <w:rsid w:val="0056011E"/>
    <w:rsid w:val="00560203"/>
    <w:rsid w:val="005602B5"/>
    <w:rsid w:val="0056032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AFC"/>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BFE"/>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597"/>
    <w:rsid w:val="005B286F"/>
    <w:rsid w:val="005B288E"/>
    <w:rsid w:val="005B2A58"/>
    <w:rsid w:val="005B2EEE"/>
    <w:rsid w:val="005B3010"/>
    <w:rsid w:val="005B313D"/>
    <w:rsid w:val="005B34E7"/>
    <w:rsid w:val="005B35FF"/>
    <w:rsid w:val="005B3A3E"/>
    <w:rsid w:val="005B3D7D"/>
    <w:rsid w:val="005B3E3E"/>
    <w:rsid w:val="005B41D3"/>
    <w:rsid w:val="005B4C22"/>
    <w:rsid w:val="005B4CDD"/>
    <w:rsid w:val="005B5098"/>
    <w:rsid w:val="005B55FB"/>
    <w:rsid w:val="005B57AD"/>
    <w:rsid w:val="005B5F45"/>
    <w:rsid w:val="005B6241"/>
    <w:rsid w:val="005B662F"/>
    <w:rsid w:val="005B6888"/>
    <w:rsid w:val="005B6E61"/>
    <w:rsid w:val="005B71A4"/>
    <w:rsid w:val="005B79EA"/>
    <w:rsid w:val="005B7A2B"/>
    <w:rsid w:val="005C00A0"/>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AAB"/>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2ABF"/>
    <w:rsid w:val="00613415"/>
    <w:rsid w:val="00613B91"/>
    <w:rsid w:val="006141BA"/>
    <w:rsid w:val="0061486F"/>
    <w:rsid w:val="00614B8A"/>
    <w:rsid w:val="00615149"/>
    <w:rsid w:val="006151B4"/>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72"/>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723"/>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9FA"/>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C49"/>
    <w:rsid w:val="006B2F6F"/>
    <w:rsid w:val="006B3416"/>
    <w:rsid w:val="006B3673"/>
    <w:rsid w:val="006B370D"/>
    <w:rsid w:val="006B3B8E"/>
    <w:rsid w:val="006B3F55"/>
    <w:rsid w:val="006B45B9"/>
    <w:rsid w:val="006B480A"/>
    <w:rsid w:val="006B4EF4"/>
    <w:rsid w:val="006B51DB"/>
    <w:rsid w:val="006B5246"/>
    <w:rsid w:val="006B52FF"/>
    <w:rsid w:val="006B5360"/>
    <w:rsid w:val="006B53EC"/>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0F1D"/>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BE"/>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3F5E"/>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662"/>
    <w:rsid w:val="007217D2"/>
    <w:rsid w:val="00721BB2"/>
    <w:rsid w:val="007221BF"/>
    <w:rsid w:val="0072245A"/>
    <w:rsid w:val="00722490"/>
    <w:rsid w:val="00722E84"/>
    <w:rsid w:val="007230D7"/>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5A1E"/>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277"/>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04E"/>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7F7BB3"/>
    <w:rsid w:val="008001F1"/>
    <w:rsid w:val="0080036B"/>
    <w:rsid w:val="008005E9"/>
    <w:rsid w:val="00801280"/>
    <w:rsid w:val="00801B02"/>
    <w:rsid w:val="00803010"/>
    <w:rsid w:val="008030A2"/>
    <w:rsid w:val="00803A03"/>
    <w:rsid w:val="00803B47"/>
    <w:rsid w:val="008043E9"/>
    <w:rsid w:val="00804998"/>
    <w:rsid w:val="00804A7D"/>
    <w:rsid w:val="0080506D"/>
    <w:rsid w:val="00805514"/>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9EA"/>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CD8"/>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9F"/>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13"/>
    <w:rsid w:val="008A1F48"/>
    <w:rsid w:val="008A2C6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DA8"/>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892"/>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EF4"/>
    <w:rsid w:val="008E22BE"/>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16"/>
    <w:rsid w:val="008F355F"/>
    <w:rsid w:val="008F38ED"/>
    <w:rsid w:val="008F3C0D"/>
    <w:rsid w:val="008F4441"/>
    <w:rsid w:val="008F4669"/>
    <w:rsid w:val="008F4B43"/>
    <w:rsid w:val="008F4CAF"/>
    <w:rsid w:val="008F5B85"/>
    <w:rsid w:val="008F61FB"/>
    <w:rsid w:val="008F63C3"/>
    <w:rsid w:val="008F6548"/>
    <w:rsid w:val="008F66DB"/>
    <w:rsid w:val="008F675F"/>
    <w:rsid w:val="008F6A02"/>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0D0"/>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79B"/>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472"/>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CD5"/>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24D"/>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6B"/>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031"/>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28F"/>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63E"/>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12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67F"/>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48E1"/>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4E63"/>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2FA"/>
    <w:rsid w:val="00AA4C5E"/>
    <w:rsid w:val="00AA4FC7"/>
    <w:rsid w:val="00AA507C"/>
    <w:rsid w:val="00AA5330"/>
    <w:rsid w:val="00AA5533"/>
    <w:rsid w:val="00AA5C74"/>
    <w:rsid w:val="00AA617F"/>
    <w:rsid w:val="00AA6620"/>
    <w:rsid w:val="00AA66FA"/>
    <w:rsid w:val="00AA693C"/>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2936"/>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709"/>
    <w:rsid w:val="00AE57F0"/>
    <w:rsid w:val="00AE58F2"/>
    <w:rsid w:val="00AE5A95"/>
    <w:rsid w:val="00AE5B7C"/>
    <w:rsid w:val="00AE5C8D"/>
    <w:rsid w:val="00AE5E12"/>
    <w:rsid w:val="00AE6127"/>
    <w:rsid w:val="00AE63FC"/>
    <w:rsid w:val="00AE6534"/>
    <w:rsid w:val="00AE6F49"/>
    <w:rsid w:val="00AE6F4F"/>
    <w:rsid w:val="00AE7136"/>
    <w:rsid w:val="00AE72AE"/>
    <w:rsid w:val="00AE7544"/>
    <w:rsid w:val="00AE78CA"/>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13D"/>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6E4"/>
    <w:rsid w:val="00B16A7A"/>
    <w:rsid w:val="00B16B57"/>
    <w:rsid w:val="00B16F39"/>
    <w:rsid w:val="00B16FD7"/>
    <w:rsid w:val="00B171D9"/>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6F"/>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5D6"/>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88D"/>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B8"/>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18E"/>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5B9"/>
    <w:rsid w:val="00CD7B1E"/>
    <w:rsid w:val="00CE0A18"/>
    <w:rsid w:val="00CE1A22"/>
    <w:rsid w:val="00CE1AB0"/>
    <w:rsid w:val="00CE1D9A"/>
    <w:rsid w:val="00CE1DDA"/>
    <w:rsid w:val="00CE1F95"/>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1FEC"/>
    <w:rsid w:val="00D020D2"/>
    <w:rsid w:val="00D0291E"/>
    <w:rsid w:val="00D02A27"/>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BA1"/>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9E9"/>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14"/>
    <w:rsid w:val="00D7423F"/>
    <w:rsid w:val="00D74558"/>
    <w:rsid w:val="00D749BE"/>
    <w:rsid w:val="00D74B6B"/>
    <w:rsid w:val="00D751E7"/>
    <w:rsid w:val="00D752FA"/>
    <w:rsid w:val="00D756E8"/>
    <w:rsid w:val="00D75AC1"/>
    <w:rsid w:val="00D75E0F"/>
    <w:rsid w:val="00D760A8"/>
    <w:rsid w:val="00D763B3"/>
    <w:rsid w:val="00D764FB"/>
    <w:rsid w:val="00D76CB8"/>
    <w:rsid w:val="00D77269"/>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2B"/>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5F7"/>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8E2"/>
    <w:rsid w:val="00DB4AEE"/>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A0E"/>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93"/>
    <w:rsid w:val="00DE25CF"/>
    <w:rsid w:val="00DE274C"/>
    <w:rsid w:val="00DE2769"/>
    <w:rsid w:val="00DE287D"/>
    <w:rsid w:val="00DE2A30"/>
    <w:rsid w:val="00DE2A46"/>
    <w:rsid w:val="00DE2A8B"/>
    <w:rsid w:val="00DE30E9"/>
    <w:rsid w:val="00DE39F4"/>
    <w:rsid w:val="00DE3EB5"/>
    <w:rsid w:val="00DE4090"/>
    <w:rsid w:val="00DE40BD"/>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45B"/>
    <w:rsid w:val="00DF75F5"/>
    <w:rsid w:val="00DF7872"/>
    <w:rsid w:val="00DF795C"/>
    <w:rsid w:val="00E0075D"/>
    <w:rsid w:val="00E0095F"/>
    <w:rsid w:val="00E0163C"/>
    <w:rsid w:val="00E01BC5"/>
    <w:rsid w:val="00E0219B"/>
    <w:rsid w:val="00E021B6"/>
    <w:rsid w:val="00E028EE"/>
    <w:rsid w:val="00E02DC6"/>
    <w:rsid w:val="00E02F63"/>
    <w:rsid w:val="00E03340"/>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15D"/>
    <w:rsid w:val="00E5088E"/>
    <w:rsid w:val="00E50940"/>
    <w:rsid w:val="00E50A4E"/>
    <w:rsid w:val="00E50BA4"/>
    <w:rsid w:val="00E50D07"/>
    <w:rsid w:val="00E510C0"/>
    <w:rsid w:val="00E510CF"/>
    <w:rsid w:val="00E51340"/>
    <w:rsid w:val="00E513E4"/>
    <w:rsid w:val="00E513F7"/>
    <w:rsid w:val="00E514E4"/>
    <w:rsid w:val="00E51758"/>
    <w:rsid w:val="00E517E5"/>
    <w:rsid w:val="00E51FF7"/>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B3"/>
    <w:rsid w:val="00E635E8"/>
    <w:rsid w:val="00E63C59"/>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2B6"/>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2AB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46A"/>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014"/>
    <w:rsid w:val="00F37282"/>
    <w:rsid w:val="00F37902"/>
    <w:rsid w:val="00F401FC"/>
    <w:rsid w:val="00F40495"/>
    <w:rsid w:val="00F40614"/>
    <w:rsid w:val="00F408D9"/>
    <w:rsid w:val="00F409B3"/>
    <w:rsid w:val="00F40B0E"/>
    <w:rsid w:val="00F40E25"/>
    <w:rsid w:val="00F414C4"/>
    <w:rsid w:val="00F41DB7"/>
    <w:rsid w:val="00F4243E"/>
    <w:rsid w:val="00F42815"/>
    <w:rsid w:val="00F4289A"/>
    <w:rsid w:val="00F429DA"/>
    <w:rsid w:val="00F42BE7"/>
    <w:rsid w:val="00F4342F"/>
    <w:rsid w:val="00F4383F"/>
    <w:rsid w:val="00F438DD"/>
    <w:rsid w:val="00F439A9"/>
    <w:rsid w:val="00F43BCF"/>
    <w:rsid w:val="00F43EA2"/>
    <w:rsid w:val="00F44146"/>
    <w:rsid w:val="00F44157"/>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A48"/>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478"/>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24F"/>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AA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4E04"/>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519"/>
    <w:rsid w:val="00FF0666"/>
    <w:rsid w:val="00FF0D9C"/>
    <w:rsid w:val="00FF0F10"/>
    <w:rsid w:val="00FF0FF2"/>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0"/>
    <w:uiPriority w:val="99"/>
    <w:unhideWhenUsed/>
    <w:rsid w:val="00D01FEC"/>
    <w:pPr>
      <w:spacing w:before="100" w:beforeAutospacing="1" w:after="100" w:afterAutospacing="1"/>
    </w:pPr>
    <w:rPr>
      <w:rFonts w:ascii="Times"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25603892">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299716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782773907">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103503">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E39AF-B6F1-4130-B953-6B7B743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167</TotalTime>
  <Pages>3</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CMCC</Company>
  <LinksUpToDate>false</LinksUpToDate>
  <CharactersWithSpaces>7820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38</cp:revision>
  <cp:lastPrinted>2009-04-22T01:01:00Z</cp:lastPrinted>
  <dcterms:created xsi:type="dcterms:W3CDTF">2020-08-06T08:20:00Z</dcterms:created>
  <dcterms:modified xsi:type="dcterms:W3CDTF">2020-08-07T06:47:00Z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